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4C37D273"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DD4A4E">
        <w:rPr>
          <w:rFonts w:cs="Arial"/>
          <w:bCs/>
          <w:noProof w:val="0"/>
          <w:sz w:val="24"/>
          <w:szCs w:val="24"/>
        </w:rPr>
        <w:t>7-bis</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B87C87">
        <w:rPr>
          <w:rFonts w:cs="Arial"/>
          <w:bCs/>
          <w:noProof w:val="0"/>
          <w:sz w:val="24"/>
          <w:szCs w:val="24"/>
        </w:rPr>
        <w:t>2</w:t>
      </w:r>
      <w:r w:rsidR="00831EB2">
        <w:rPr>
          <w:rFonts w:cs="Arial"/>
          <w:bCs/>
          <w:noProof w:val="0"/>
          <w:sz w:val="24"/>
          <w:szCs w:val="24"/>
        </w:rPr>
        <w:t>5394</w:t>
      </w:r>
    </w:p>
    <w:bookmarkEnd w:id="0"/>
    <w:p w14:paraId="5669B020" w14:textId="1C84B01A"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D4A4E">
        <w:rPr>
          <w:rFonts w:eastAsia="MS Mincho" w:cs="Arial"/>
          <w:sz w:val="24"/>
          <w:szCs w:val="24"/>
        </w:rPr>
        <w:t>10 – 18 Oct</w:t>
      </w:r>
      <w:r w:rsidR="005F10C3" w:rsidRPr="000665EA">
        <w:rPr>
          <w:rFonts w:eastAsia="MS Mincho" w:cs="Arial"/>
          <w:sz w:val="24"/>
          <w:szCs w:val="24"/>
        </w:rPr>
        <w:t xml:space="preserve"> 20</w:t>
      </w:r>
      <w:r w:rsidR="00FA4A45" w:rsidRPr="000665EA">
        <w:rPr>
          <w:rFonts w:eastAsia="MS Mincho" w:cs="Arial"/>
          <w:sz w:val="24"/>
          <w:szCs w:val="24"/>
        </w:rPr>
        <w:t>2</w:t>
      </w:r>
      <w:r w:rsidR="00B87C87">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3F63B54F"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831EB2">
        <w:rPr>
          <w:rFonts w:cs="Arial"/>
          <w:b/>
          <w:bCs/>
          <w:sz w:val="24"/>
        </w:rPr>
        <w:t>10.2.2</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C94DDEF"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D145C">
        <w:rPr>
          <w:rFonts w:ascii="Arial" w:hAnsi="Arial" w:cs="Arial"/>
          <w:b/>
          <w:bCs/>
          <w:sz w:val="24"/>
        </w:rPr>
        <w:t xml:space="preserve">Timer information to support </w:t>
      </w:r>
      <w:r w:rsidR="00D8552F">
        <w:rPr>
          <w:rFonts w:ascii="Arial" w:hAnsi="Arial" w:cs="Arial"/>
          <w:b/>
          <w:bCs/>
          <w:sz w:val="24"/>
        </w:rPr>
        <w:t>MRO for fast MCG recovery</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50A2FAD0" w14:textId="607256BC" w:rsidR="00D8552F" w:rsidRDefault="00D8552F" w:rsidP="00D8552F">
      <w:bookmarkStart w:id="1" w:name="_Toc474247438"/>
      <w:r>
        <w:t xml:space="preserve">In RAN3#117e the following agreements with regard to fast MCG recovery scenarios was </w:t>
      </w:r>
      <w:r w:rsidRPr="008D145C">
        <w:t>made [</w:t>
      </w:r>
      <w:r w:rsidR="008D145C">
        <w:t>1</w:t>
      </w:r>
      <w:r w:rsidRPr="008D145C">
        <w:t>]:</w:t>
      </w:r>
    </w:p>
    <w:p w14:paraId="177CD23C" w14:textId="77777777" w:rsidR="00D8552F" w:rsidRPr="00D87EC7" w:rsidRDefault="00D8552F" w:rsidP="00D8552F">
      <w:pPr>
        <w:rPr>
          <w:rFonts w:ascii="Calibri" w:hAnsi="Calibri" w:cs="Calibri"/>
          <w:bCs/>
          <w:i/>
          <w:iCs/>
          <w:color w:val="008000"/>
          <w:sz w:val="18"/>
        </w:rPr>
      </w:pPr>
      <w:r w:rsidRPr="00D87EC7">
        <w:rPr>
          <w:rFonts w:ascii="Calibri" w:hAnsi="Calibri" w:cs="Calibri"/>
          <w:bCs/>
          <w:i/>
          <w:iCs/>
          <w:color w:val="008000"/>
          <w:sz w:val="18"/>
        </w:rPr>
        <w:t>Following problems will be addressed in RAN3:</w:t>
      </w:r>
    </w:p>
    <w:p w14:paraId="2A9A0504" w14:textId="77777777" w:rsidR="00D8552F" w:rsidRPr="00D87EC7" w:rsidRDefault="00D8552F" w:rsidP="00D8552F">
      <w:pPr>
        <w:pStyle w:val="ListParagraph3"/>
        <w:spacing w:after="120" w:line="256" w:lineRule="auto"/>
        <w:ind w:left="0"/>
        <w:rPr>
          <w:rFonts w:ascii="Calibri" w:hAnsi="Calibri" w:cs="Calibri"/>
          <w:bCs/>
          <w:i/>
          <w:iCs/>
          <w:color w:val="008000"/>
          <w:sz w:val="18"/>
        </w:rPr>
      </w:pPr>
      <w:r w:rsidRPr="00D87EC7">
        <w:rPr>
          <w:rFonts w:ascii="Calibri" w:hAnsi="Calibri" w:cs="Calibri"/>
          <w:bCs/>
          <w:i/>
          <w:iCs/>
          <w:color w:val="008000"/>
          <w:sz w:val="18"/>
        </w:rPr>
        <w:t xml:space="preserve">MRO for the fast MCG recovery: </w:t>
      </w:r>
    </w:p>
    <w:p w14:paraId="71BF2D49" w14:textId="77777777" w:rsidR="00D8552F" w:rsidRPr="00D87EC7" w:rsidRDefault="00D8552F" w:rsidP="00D8552F">
      <w:pPr>
        <w:pStyle w:val="ListParagraph3"/>
        <w:numPr>
          <w:ilvl w:val="0"/>
          <w:numId w:val="40"/>
        </w:numPr>
        <w:spacing w:after="120" w:line="256" w:lineRule="auto"/>
        <w:rPr>
          <w:rFonts w:ascii="Calibri" w:hAnsi="Calibri" w:cs="Calibri"/>
          <w:bCs/>
          <w:i/>
          <w:iCs/>
          <w:color w:val="008000"/>
          <w:sz w:val="18"/>
        </w:rPr>
      </w:pPr>
      <w:r w:rsidRPr="00D87EC7">
        <w:rPr>
          <w:rFonts w:ascii="Calibri" w:hAnsi="Calibri" w:cs="Calibri"/>
          <w:bCs/>
          <w:i/>
          <w:iCs/>
          <w:color w:val="008000"/>
          <w:sz w:val="18"/>
        </w:rPr>
        <w:t>SCG fails or is deactivated when the UE attempts MCG recovery (</w:t>
      </w:r>
      <w:proofErr w:type="gramStart"/>
      <w:r w:rsidRPr="00D87EC7">
        <w:rPr>
          <w:rFonts w:ascii="Calibri" w:hAnsi="Calibri" w:cs="Calibri"/>
          <w:bCs/>
          <w:i/>
          <w:iCs/>
          <w:color w:val="008000"/>
          <w:sz w:val="18"/>
        </w:rPr>
        <w:t>i.e.</w:t>
      </w:r>
      <w:proofErr w:type="gramEnd"/>
      <w:r w:rsidRPr="00D87EC7">
        <w:rPr>
          <w:rFonts w:ascii="Calibri" w:hAnsi="Calibri" w:cs="Calibri"/>
          <w:bCs/>
          <w:i/>
          <w:iCs/>
          <w:color w:val="008000"/>
          <w:sz w:val="18"/>
        </w:rPr>
        <w:t xml:space="preserve"> a SCG failure/deactivation while T316 is running after MCG failure) </w:t>
      </w:r>
    </w:p>
    <w:p w14:paraId="4E394A9F" w14:textId="77777777" w:rsidR="00D8552F" w:rsidRPr="00D87EC7" w:rsidRDefault="00D8552F" w:rsidP="00D8552F">
      <w:pPr>
        <w:pStyle w:val="ListParagraph3"/>
        <w:numPr>
          <w:ilvl w:val="0"/>
          <w:numId w:val="40"/>
        </w:numPr>
        <w:spacing w:after="120" w:line="256" w:lineRule="auto"/>
        <w:rPr>
          <w:rFonts w:ascii="Calibri" w:hAnsi="Calibri" w:cs="Calibri"/>
          <w:bCs/>
          <w:i/>
          <w:iCs/>
          <w:color w:val="008000"/>
          <w:sz w:val="18"/>
        </w:rPr>
      </w:pPr>
      <w:r w:rsidRPr="00D87EC7">
        <w:rPr>
          <w:rFonts w:ascii="Calibri" w:hAnsi="Calibri" w:cs="Calibri"/>
          <w:bCs/>
          <w:i/>
          <w:iCs/>
          <w:color w:val="008000"/>
          <w:sz w:val="18"/>
        </w:rPr>
        <w:t xml:space="preserve">the </w:t>
      </w:r>
      <w:proofErr w:type="spellStart"/>
      <w:r w:rsidRPr="00D87EC7">
        <w:rPr>
          <w:rFonts w:ascii="Calibri" w:hAnsi="Calibri" w:cs="Calibri"/>
          <w:bCs/>
          <w:i/>
          <w:iCs/>
          <w:color w:val="008000"/>
          <w:sz w:val="18"/>
        </w:rPr>
        <w:t>signalling</w:t>
      </w:r>
      <w:proofErr w:type="spellEnd"/>
      <w:r w:rsidRPr="00D87EC7">
        <w:rPr>
          <w:rFonts w:ascii="Calibri" w:hAnsi="Calibri" w:cs="Calibri"/>
          <w:bCs/>
          <w:i/>
          <w:iCs/>
          <w:color w:val="008000"/>
          <w:sz w:val="18"/>
        </w:rPr>
        <w:t xml:space="preserve"> delay is longer than the time the UE waits for the response (T316 expired</w:t>
      </w:r>
      <w:proofErr w:type="gramStart"/>
      <w:r w:rsidRPr="00D87EC7">
        <w:rPr>
          <w:rFonts w:ascii="Calibri" w:hAnsi="Calibri" w:cs="Calibri"/>
          <w:bCs/>
          <w:i/>
          <w:iCs/>
          <w:color w:val="008000"/>
          <w:sz w:val="18"/>
        </w:rPr>
        <w:t>);</w:t>
      </w:r>
      <w:proofErr w:type="gramEnd"/>
      <w:r w:rsidRPr="00D87EC7">
        <w:rPr>
          <w:rFonts w:ascii="Calibri" w:hAnsi="Calibri" w:cs="Calibri"/>
          <w:bCs/>
          <w:i/>
          <w:iCs/>
          <w:color w:val="008000"/>
          <w:sz w:val="18"/>
        </w:rPr>
        <w:t xml:space="preserve"> </w:t>
      </w:r>
    </w:p>
    <w:p w14:paraId="06F08E68" w14:textId="77777777" w:rsidR="00D8552F" w:rsidRPr="00D87EC7" w:rsidRDefault="00D8552F" w:rsidP="00D8552F">
      <w:pPr>
        <w:pStyle w:val="ListParagraph3"/>
        <w:numPr>
          <w:ilvl w:val="0"/>
          <w:numId w:val="40"/>
        </w:numPr>
        <w:spacing w:after="120" w:line="256" w:lineRule="auto"/>
        <w:rPr>
          <w:rFonts w:ascii="Calibri" w:hAnsi="Calibri" w:cs="Calibri"/>
          <w:bCs/>
          <w:i/>
          <w:iCs/>
          <w:color w:val="008000"/>
          <w:sz w:val="18"/>
        </w:rPr>
      </w:pPr>
      <w:r w:rsidRPr="00D87EC7">
        <w:rPr>
          <w:rFonts w:ascii="Calibri" w:hAnsi="Calibri" w:cs="Calibri"/>
          <w:bCs/>
          <w:i/>
          <w:iCs/>
          <w:color w:val="008000"/>
          <w:sz w:val="18"/>
        </w:rPr>
        <w:t xml:space="preserve">other </w:t>
      </w:r>
      <w:proofErr w:type="gramStart"/>
      <w:r w:rsidRPr="00D87EC7">
        <w:rPr>
          <w:rFonts w:ascii="Calibri" w:hAnsi="Calibri" w:cs="Calibri"/>
          <w:bCs/>
          <w:i/>
          <w:iCs/>
          <w:color w:val="008000"/>
          <w:sz w:val="18"/>
        </w:rPr>
        <w:t>problem</w:t>
      </w:r>
      <w:proofErr w:type="gramEnd"/>
      <w:r w:rsidRPr="00D87EC7">
        <w:rPr>
          <w:rFonts w:ascii="Calibri" w:hAnsi="Calibri" w:cs="Calibri"/>
          <w:bCs/>
          <w:i/>
          <w:iCs/>
          <w:color w:val="008000"/>
          <w:sz w:val="18"/>
        </w:rPr>
        <w:t xml:space="preserve"> are not precluded if legacy MRO mechanism cannot cope with it.</w:t>
      </w:r>
    </w:p>
    <w:p w14:paraId="5593DAAF" w14:textId="77777777" w:rsidR="00D8552F" w:rsidRPr="00D87EC7" w:rsidRDefault="00D8552F" w:rsidP="00D8552F">
      <w:pPr>
        <w:rPr>
          <w:lang w:val="en-US"/>
        </w:rPr>
      </w:pPr>
      <w:r>
        <w:rPr>
          <w:lang w:val="en-US"/>
        </w:rPr>
        <w:t xml:space="preserve">In this contribution we are proposing additional information to be exchanged between the nodes in case of scenario b) that can aid further optimization of the fast MCG recovery procedure. </w:t>
      </w:r>
    </w:p>
    <w:p w14:paraId="545DAFDD" w14:textId="695F6AC5" w:rsidR="00D8552F" w:rsidRPr="006E13D1" w:rsidRDefault="00BE5235" w:rsidP="00D8552F">
      <w:pPr>
        <w:pStyle w:val="Heading1"/>
        <w:tabs>
          <w:tab w:val="left" w:pos="2410"/>
        </w:tabs>
      </w:pPr>
      <w:r w:rsidRPr="000665EA">
        <w:t>2</w:t>
      </w:r>
      <w:r w:rsidR="00051152" w:rsidRPr="000665EA">
        <w:tab/>
      </w:r>
      <w:bookmarkEnd w:id="1"/>
      <w:r w:rsidR="00D8552F">
        <w:t>Fast MCG recovery failure due to increased signalling delay</w:t>
      </w:r>
    </w:p>
    <w:p w14:paraId="293089B4" w14:textId="4236222B" w:rsidR="00D8552F" w:rsidRDefault="00D8552F" w:rsidP="006B1C8C">
      <w:pPr>
        <w:rPr>
          <w:i/>
          <w:iCs/>
          <w:lang w:val="en-US"/>
        </w:rPr>
      </w:pPr>
      <w:r>
        <w:rPr>
          <w:lang w:val="en-US"/>
        </w:rPr>
        <w:t xml:space="preserve">Firstly we would like to clarify our understanding of the use case depicted in </w:t>
      </w:r>
      <w:r w:rsidRPr="00D87EC7">
        <w:rPr>
          <w:lang w:val="en-US"/>
        </w:rPr>
        <w:t>Scenario b</w:t>
      </w:r>
      <w:proofErr w:type="gramStart"/>
      <w:r w:rsidRPr="00D87EC7">
        <w:rPr>
          <w:lang w:val="en-US"/>
        </w:rPr>
        <w:t xml:space="preserve">) </w:t>
      </w:r>
      <w:r>
        <w:rPr>
          <w:lang w:val="en-US"/>
        </w:rPr>
        <w:t>:</w:t>
      </w:r>
      <w:proofErr w:type="gramEnd"/>
      <w:r>
        <w:rPr>
          <w:lang w:val="en-US"/>
        </w:rPr>
        <w:t xml:space="preserve"> </w:t>
      </w:r>
      <w:r w:rsidRPr="00D87EC7">
        <w:rPr>
          <w:i/>
          <w:iCs/>
          <w:lang w:val="en-US"/>
        </w:rPr>
        <w:t xml:space="preserve">the </w:t>
      </w:r>
      <w:proofErr w:type="spellStart"/>
      <w:r w:rsidRPr="00D87EC7">
        <w:rPr>
          <w:i/>
          <w:iCs/>
          <w:lang w:val="en-US"/>
        </w:rPr>
        <w:t>signalling</w:t>
      </w:r>
      <w:proofErr w:type="spellEnd"/>
      <w:r w:rsidRPr="00D87EC7">
        <w:rPr>
          <w:i/>
          <w:iCs/>
          <w:lang w:val="en-US"/>
        </w:rPr>
        <w:t xml:space="preserve"> delay is longer than the time the UE waits for the response (T316 expired); </w:t>
      </w:r>
    </w:p>
    <w:p w14:paraId="414E8D14" w14:textId="31C9A2EA" w:rsidR="00D8552F" w:rsidRPr="00D87EC7" w:rsidRDefault="00D8552F" w:rsidP="006B1C8C">
      <w:pPr>
        <w:rPr>
          <w:lang w:val="en-US"/>
        </w:rPr>
      </w:pPr>
      <w:r>
        <w:rPr>
          <w:lang w:val="en-US"/>
        </w:rPr>
        <w:t xml:space="preserve">The UE experiences MCG failure and sends the MCG Failure Information to the MN using the SN link. At the same time the UE starts the T316 timer and waits for further instructions from MN, which will also be delivered via the SN link. If such instructions are not received by the time T316 timer expires, the UE will go to idle and initiate the re-establishment procedure. </w:t>
      </w:r>
    </w:p>
    <w:p w14:paraId="3EFFC7D0" w14:textId="50810003" w:rsidR="00D8552F" w:rsidRDefault="00D8552F" w:rsidP="006B1C8C">
      <w:pPr>
        <w:rPr>
          <w:lang w:val="en-US"/>
        </w:rPr>
      </w:pPr>
      <w:r w:rsidRPr="00C4444D">
        <w:rPr>
          <w:lang w:val="en-US"/>
        </w:rPr>
        <w:t xml:space="preserve">A good </w:t>
      </w:r>
      <w:r>
        <w:rPr>
          <w:lang w:val="en-US"/>
        </w:rPr>
        <w:t xml:space="preserve">configuration of the T316 timer will allow just enough time for this exchange of messages between UE and SN and SN and MN respectively. However, due to unexpected circumstances, this exchange may take longer than originally anticipated and T316 may run out before the MN instructions are delivered to the UE. </w:t>
      </w:r>
      <w:r w:rsidR="00550C8F">
        <w:rPr>
          <w:lang w:val="en-US"/>
        </w:rPr>
        <w:t>There may be multiple reasons for the delayed response, but one s</w:t>
      </w:r>
      <w:r>
        <w:rPr>
          <w:lang w:val="en-US"/>
        </w:rPr>
        <w:t xml:space="preserve">uch unexpected circumstances may be due to the degrading link quality between the UE and the SN. </w:t>
      </w:r>
    </w:p>
    <w:p w14:paraId="47B05B70" w14:textId="2A0BD0BC" w:rsidR="00D8552F" w:rsidRDefault="00D8552F" w:rsidP="006B1C8C">
      <w:pPr>
        <w:rPr>
          <w:lang w:val="en-US"/>
        </w:rPr>
      </w:pPr>
      <w:r w:rsidRPr="00C4444D">
        <w:rPr>
          <w:b/>
          <w:bCs/>
          <w:lang w:val="en-US"/>
        </w:rPr>
        <w:t xml:space="preserve">Observation 1: </w:t>
      </w:r>
      <w:r w:rsidRPr="00C4444D">
        <w:rPr>
          <w:lang w:val="en-US"/>
        </w:rPr>
        <w:t>The signaling delay</w:t>
      </w:r>
      <w:r>
        <w:rPr>
          <w:lang w:val="en-US"/>
        </w:rPr>
        <w:t xml:space="preserve"> during the fast MCG recovery procedure</w:t>
      </w:r>
      <w:r w:rsidRPr="00C4444D">
        <w:rPr>
          <w:lang w:val="en-US"/>
        </w:rPr>
        <w:t xml:space="preserve"> may be increased due to a degrading link quality between the SN and the UE. </w:t>
      </w:r>
    </w:p>
    <w:p w14:paraId="1F8479D3" w14:textId="7FEA437C" w:rsidR="00D8552F" w:rsidRDefault="00D8552F" w:rsidP="006B1C8C">
      <w:pPr>
        <w:rPr>
          <w:lang w:val="en-US"/>
        </w:rPr>
      </w:pPr>
      <w:r>
        <w:rPr>
          <w:lang w:val="en-US"/>
        </w:rPr>
        <w:t>As a result, the SN may need to perform several re-transmissions until the MN message is delivered successfully to the UE. More specifically, two situations may occur, both leading to a fast MCG recovery failure:</w:t>
      </w:r>
    </w:p>
    <w:p w14:paraId="145C3B15" w14:textId="10261E9A" w:rsidR="00D8552F" w:rsidRDefault="005D7512" w:rsidP="008D145C">
      <w:pPr>
        <w:ind w:left="284"/>
      </w:pPr>
      <w:r>
        <w:t xml:space="preserve">Sub-scenario b1): </w:t>
      </w:r>
      <w:r w:rsidR="00D8552F">
        <w:t>T316 runs out on the UE side while the SN is trying to deliver the MN message. in this case the maximum number of retransmissions at the SN side has not been reached.</w:t>
      </w:r>
    </w:p>
    <w:p w14:paraId="1A12624C" w14:textId="592BE86D" w:rsidR="00D8552F" w:rsidRDefault="005D7512" w:rsidP="008D145C">
      <w:pPr>
        <w:ind w:left="284"/>
      </w:pPr>
      <w:r>
        <w:t xml:space="preserve">Sub-scenario b2): </w:t>
      </w:r>
      <w:r w:rsidR="00D8552F">
        <w:t xml:space="preserve">The SN reaches the maximum number of retransmissions while T316 has not expired on the UE side. In this case the SN </w:t>
      </w:r>
      <w:proofErr w:type="spellStart"/>
      <w:r w:rsidR="00D8552F">
        <w:t>can not</w:t>
      </w:r>
      <w:proofErr w:type="spellEnd"/>
      <w:r w:rsidR="00D8552F">
        <w:t xml:space="preserve"> make any further attempts to deliver the MN </w:t>
      </w:r>
      <w:proofErr w:type="gramStart"/>
      <w:r w:rsidR="00D8552F">
        <w:t>message</w:t>
      </w:r>
      <w:proofErr w:type="gramEnd"/>
      <w:r w:rsidR="00D8552F">
        <w:t xml:space="preserve"> but the UE will continue to wait for it for the remainder of the T316 time. This will only increase the interruption time experienced by the UE as after this point the fast MCG recovery can no longer be successful. </w:t>
      </w:r>
      <w:r>
        <w:t>Such situation should be especially avoided</w:t>
      </w:r>
      <w:r w:rsidR="00550C8F">
        <w:t>.</w:t>
      </w:r>
    </w:p>
    <w:p w14:paraId="607A01F2" w14:textId="04808B85" w:rsidR="00D8552F" w:rsidRPr="00D8552F" w:rsidRDefault="00D8552F" w:rsidP="006B1C8C">
      <w:r w:rsidRPr="00D8552F">
        <w:rPr>
          <w:b/>
          <w:bCs/>
        </w:rPr>
        <w:lastRenderedPageBreak/>
        <w:t>Observation 2</w:t>
      </w:r>
      <w:r>
        <w:t xml:space="preserve">: </w:t>
      </w:r>
      <w:r w:rsidR="00460857">
        <w:t>F</w:t>
      </w:r>
      <w:r>
        <w:t xml:space="preserve">ast MCG recovery failure may be determined either by T316 running out while SN is performing re-transmissions or by the SN reaching the maximum number of allowed re-transmissions while T316 is still running. </w:t>
      </w:r>
    </w:p>
    <w:p w14:paraId="3D5E7409" w14:textId="21337171" w:rsidR="00D8552F" w:rsidRPr="005D7512" w:rsidRDefault="005D7512" w:rsidP="006B1C8C">
      <w:r w:rsidRPr="005D7512">
        <w:rPr>
          <w:b/>
          <w:bCs/>
          <w:lang w:val="en-US"/>
        </w:rPr>
        <w:t>Observation 3:</w:t>
      </w:r>
      <w:r>
        <w:rPr>
          <w:lang w:val="en-US"/>
        </w:rPr>
        <w:t xml:space="preserve"> The situation where </w:t>
      </w:r>
      <w:r>
        <w:t xml:space="preserve">the SN is reaching the maximum number of allowed re-transmissions while T316 is still running (sub-scenario b2) should be especially avoided as it only causes increased interruption time for the UE. </w:t>
      </w:r>
    </w:p>
    <w:p w14:paraId="3F0F2F27" w14:textId="77777777" w:rsidR="005D7512" w:rsidRDefault="005D7512" w:rsidP="006B1C8C">
      <w:pPr>
        <w:rPr>
          <w:lang w:val="en-US"/>
        </w:rPr>
      </w:pPr>
      <w:r>
        <w:rPr>
          <w:lang w:val="en-US"/>
        </w:rPr>
        <w:t xml:space="preserve">In order to avoid the situation presented in sub-scenarios b1) and b2), the network would need additional information in order to determine the root </w:t>
      </w:r>
      <w:proofErr w:type="spellStart"/>
      <w:r>
        <w:rPr>
          <w:lang w:val="en-US"/>
        </w:rPr>
        <w:t>case</w:t>
      </w:r>
      <w:proofErr w:type="spellEnd"/>
      <w:r>
        <w:rPr>
          <w:lang w:val="en-US"/>
        </w:rPr>
        <w:t xml:space="preserve"> of the fast MCG recovery failure and appropriate corrective actions.</w:t>
      </w:r>
    </w:p>
    <w:p w14:paraId="01B485F6" w14:textId="07B53812" w:rsidR="005D7512" w:rsidRDefault="005D7512" w:rsidP="006B1C8C">
      <w:pPr>
        <w:rPr>
          <w:lang w:val="en-US"/>
        </w:rPr>
      </w:pPr>
      <w:r>
        <w:rPr>
          <w:lang w:val="en-US"/>
        </w:rPr>
        <w:t xml:space="preserve"> In sub-scenario b1) T316 may be set to a too small value which only accommodates few/no re-transmission from the SN.</w:t>
      </w:r>
      <w:r w:rsidR="00DF73E0">
        <w:rPr>
          <w:lang w:val="en-US"/>
        </w:rPr>
        <w:t xml:space="preserve"> By</w:t>
      </w:r>
      <w:r>
        <w:rPr>
          <w:lang w:val="en-US"/>
        </w:rPr>
        <w:t xml:space="preserve"> contrast,</w:t>
      </w:r>
      <w:r w:rsidR="00DF73E0">
        <w:rPr>
          <w:lang w:val="en-US"/>
        </w:rPr>
        <w:t xml:space="preserve"> </w:t>
      </w:r>
      <w:proofErr w:type="gramStart"/>
      <w:r>
        <w:rPr>
          <w:lang w:val="en-US"/>
        </w:rPr>
        <w:t>in  sub</w:t>
      </w:r>
      <w:proofErr w:type="gramEnd"/>
      <w:r>
        <w:rPr>
          <w:lang w:val="en-US"/>
        </w:rPr>
        <w:t xml:space="preserve">-scenario b2) T316 may be set to a too large value (by comparison to the maximum number of re-transmission </w:t>
      </w:r>
      <w:r w:rsidR="002A06B8">
        <w:rPr>
          <w:lang w:val="en-US"/>
        </w:rPr>
        <w:t xml:space="preserve">in the SN), which means the UE needlessly awaits for a message </w:t>
      </w:r>
      <w:r w:rsidR="00DF73E0">
        <w:rPr>
          <w:lang w:val="en-US"/>
        </w:rPr>
        <w:t>that can no longer be delivered.</w:t>
      </w:r>
      <w:r w:rsidR="002A06B8">
        <w:rPr>
          <w:lang w:val="en-US"/>
        </w:rPr>
        <w:t xml:space="preserve"> </w:t>
      </w:r>
    </w:p>
    <w:p w14:paraId="212947A6" w14:textId="527532B3" w:rsidR="00F753D1" w:rsidRDefault="00F753D1" w:rsidP="006B1C8C">
      <w:pPr>
        <w:rPr>
          <w:b/>
          <w:bCs/>
          <w:lang w:val="en-US"/>
        </w:rPr>
      </w:pPr>
      <w:r w:rsidRPr="00F753D1">
        <w:rPr>
          <w:b/>
          <w:bCs/>
          <w:lang w:val="en-US"/>
        </w:rPr>
        <w:t xml:space="preserve">Proposal 1: </w:t>
      </w:r>
      <w:r w:rsidR="009B7502">
        <w:rPr>
          <w:b/>
          <w:bCs/>
          <w:lang w:val="en-US"/>
        </w:rPr>
        <w:t xml:space="preserve">The MRO shall be provided with information enabling it to optimize the </w:t>
      </w:r>
      <w:r w:rsidRPr="00F753D1">
        <w:rPr>
          <w:b/>
          <w:bCs/>
          <w:lang w:val="en-US"/>
        </w:rPr>
        <w:t>T3</w:t>
      </w:r>
      <w:r>
        <w:rPr>
          <w:b/>
          <w:bCs/>
          <w:lang w:val="en-US"/>
        </w:rPr>
        <w:t>1</w:t>
      </w:r>
      <w:r w:rsidRPr="00F753D1">
        <w:rPr>
          <w:b/>
          <w:bCs/>
          <w:lang w:val="en-US"/>
        </w:rPr>
        <w:t>6 to ensure fast MCG recovery succeeds</w:t>
      </w:r>
      <w:r w:rsidR="00DF73E0">
        <w:rPr>
          <w:b/>
          <w:bCs/>
          <w:lang w:val="en-US"/>
        </w:rPr>
        <w:t xml:space="preserve"> and interruption time on the UE side is minimized</w:t>
      </w:r>
      <w:r w:rsidRPr="00F753D1">
        <w:rPr>
          <w:b/>
          <w:bCs/>
          <w:lang w:val="en-US"/>
        </w:rPr>
        <w:t xml:space="preserve">. </w:t>
      </w:r>
    </w:p>
    <w:p w14:paraId="4F96F5F0" w14:textId="408740A7" w:rsidR="00F753D1" w:rsidRPr="00F753D1" w:rsidRDefault="00F753D1" w:rsidP="006B1C8C">
      <w:pPr>
        <w:rPr>
          <w:lang w:val="en-US"/>
        </w:rPr>
      </w:pPr>
      <w:r w:rsidRPr="00F753D1">
        <w:rPr>
          <w:lang w:val="en-US"/>
        </w:rPr>
        <w:t>The information that the MN or a central entity currently has access to does not</w:t>
      </w:r>
      <w:r>
        <w:rPr>
          <w:lang w:val="en-US"/>
        </w:rPr>
        <w:t xml:space="preserve"> reveal the whole situation and</w:t>
      </w:r>
      <w:r w:rsidRPr="00F753D1">
        <w:rPr>
          <w:lang w:val="en-US"/>
        </w:rPr>
        <w:t xml:space="preserve"> </w:t>
      </w:r>
      <w:r>
        <w:rPr>
          <w:lang w:val="en-US"/>
        </w:rPr>
        <w:t xml:space="preserve">makes the optimization more difficult. </w:t>
      </w:r>
    </w:p>
    <w:p w14:paraId="1063D424" w14:textId="229B9DFC" w:rsidR="002A06B8" w:rsidRDefault="002A06B8" w:rsidP="006B1C8C">
      <w:pPr>
        <w:rPr>
          <w:lang w:val="en-US"/>
        </w:rPr>
      </w:pPr>
      <w:r>
        <w:rPr>
          <w:lang w:val="en-US"/>
        </w:rPr>
        <w:t>In order to optimize the T316 duration, additional information could be se</w:t>
      </w:r>
      <w:r w:rsidR="00F753D1">
        <w:rPr>
          <w:lang w:val="en-US"/>
        </w:rPr>
        <w:t xml:space="preserve">nt </w:t>
      </w:r>
      <w:r>
        <w:rPr>
          <w:lang w:val="en-US"/>
        </w:rPr>
        <w:t>from the SN to the MN,</w:t>
      </w:r>
      <w:r w:rsidR="00DF73E0">
        <w:rPr>
          <w:lang w:val="en-US"/>
        </w:rPr>
        <w:t xml:space="preserve"> </w:t>
      </w:r>
      <w:r>
        <w:rPr>
          <w:lang w:val="en-US"/>
        </w:rPr>
        <w:t>e.g.:</w:t>
      </w:r>
    </w:p>
    <w:p w14:paraId="46F3F4C2" w14:textId="7526DE82" w:rsidR="002A06B8" w:rsidRDefault="001739DB" w:rsidP="002A06B8">
      <w:pPr>
        <w:pStyle w:val="ListParagraph"/>
        <w:numPr>
          <w:ilvl w:val="0"/>
          <w:numId w:val="45"/>
        </w:numPr>
      </w:pPr>
      <w:r>
        <w:t>C</w:t>
      </w:r>
      <w:r w:rsidR="002A06B8">
        <w:t xml:space="preserve">ause of fast MCG recovery failure: T316 ran out or maximum number of </w:t>
      </w:r>
      <w:proofErr w:type="gramStart"/>
      <w:r w:rsidR="002A06B8">
        <w:t>re-transmission</w:t>
      </w:r>
      <w:proofErr w:type="gramEnd"/>
      <w:r w:rsidR="002A06B8">
        <w:t xml:space="preserve"> reached</w:t>
      </w:r>
    </w:p>
    <w:p w14:paraId="7B034FF5" w14:textId="77777777" w:rsidR="002A06B8" w:rsidRDefault="002A06B8" w:rsidP="002A06B8">
      <w:pPr>
        <w:pStyle w:val="ListParagraph"/>
        <w:numPr>
          <w:ilvl w:val="0"/>
          <w:numId w:val="45"/>
        </w:numPr>
      </w:pPr>
      <w:r>
        <w:t>Elapsed value of T316 when maximum number of retransmissions was reached</w:t>
      </w:r>
    </w:p>
    <w:p w14:paraId="491F73F2" w14:textId="0CCF2201" w:rsidR="002A06B8" w:rsidRDefault="002A06B8" w:rsidP="002A06B8">
      <w:pPr>
        <w:pStyle w:val="ListParagraph"/>
        <w:numPr>
          <w:ilvl w:val="0"/>
          <w:numId w:val="45"/>
        </w:numPr>
      </w:pPr>
      <w:r>
        <w:t>Number of retransmissions that SN performed before T316 ran out.</w:t>
      </w:r>
    </w:p>
    <w:p w14:paraId="1279A9EC" w14:textId="09DA1618" w:rsidR="00F753D1" w:rsidRPr="00D87EC7" w:rsidRDefault="002A06B8" w:rsidP="00F753D1">
      <w:pPr>
        <w:rPr>
          <w:lang w:val="en-US"/>
        </w:rPr>
      </w:pPr>
      <w:r>
        <w:t xml:space="preserve">This information will allow the MN to </w:t>
      </w:r>
      <w:r w:rsidR="00F753D1" w:rsidRPr="00D87EC7">
        <w:rPr>
          <w:lang w:val="en-US"/>
        </w:rPr>
        <w:t>further tune the T316 value so that the UE can fail early and decrease interruption time introduced by a procedure that will fail</w:t>
      </w:r>
      <w:r w:rsidR="00F753D1">
        <w:rPr>
          <w:lang w:val="en-US"/>
        </w:rPr>
        <w:t>.</w:t>
      </w:r>
    </w:p>
    <w:p w14:paraId="64C5A170" w14:textId="30DB2605" w:rsidR="002A06B8" w:rsidRDefault="002A06B8" w:rsidP="006B1C8C">
      <w:pPr>
        <w:rPr>
          <w:b/>
          <w:bCs/>
          <w:lang w:val="en-US"/>
        </w:rPr>
      </w:pPr>
      <w:r w:rsidRPr="002A06B8">
        <w:rPr>
          <w:b/>
          <w:bCs/>
          <w:lang w:val="en-US"/>
        </w:rPr>
        <w:t xml:space="preserve">Proposal </w:t>
      </w:r>
      <w:r w:rsidR="00F753D1">
        <w:rPr>
          <w:b/>
          <w:bCs/>
          <w:lang w:val="en-US"/>
        </w:rPr>
        <w:t>2</w:t>
      </w:r>
      <w:r w:rsidRPr="002A06B8">
        <w:rPr>
          <w:b/>
          <w:bCs/>
          <w:lang w:val="en-US"/>
        </w:rPr>
        <w:t xml:space="preserve">: </w:t>
      </w:r>
      <w:r w:rsidR="00F753D1">
        <w:rPr>
          <w:b/>
          <w:bCs/>
          <w:lang w:val="en-US"/>
        </w:rPr>
        <w:t>SN can transfer the following additional information to MN in the case of fast MCG recovery failure to aid with T316 optimization:</w:t>
      </w:r>
    </w:p>
    <w:p w14:paraId="72AC8391" w14:textId="6F330720" w:rsidR="00F753D1" w:rsidRPr="00F753D1" w:rsidRDefault="001739DB" w:rsidP="00F753D1">
      <w:pPr>
        <w:pStyle w:val="ListParagraph"/>
        <w:numPr>
          <w:ilvl w:val="0"/>
          <w:numId w:val="45"/>
        </w:numPr>
        <w:rPr>
          <w:b/>
          <w:bCs/>
        </w:rPr>
      </w:pPr>
      <w:r>
        <w:rPr>
          <w:b/>
          <w:bCs/>
        </w:rPr>
        <w:t>C</w:t>
      </w:r>
      <w:r w:rsidR="00F753D1" w:rsidRPr="00F753D1">
        <w:rPr>
          <w:b/>
          <w:bCs/>
        </w:rPr>
        <w:t xml:space="preserve">ause of fast MCG recovery failure: T316 ran out or maximum number of </w:t>
      </w:r>
      <w:proofErr w:type="gramStart"/>
      <w:r w:rsidR="00F753D1" w:rsidRPr="00F753D1">
        <w:rPr>
          <w:b/>
          <w:bCs/>
        </w:rPr>
        <w:t>re-transmission</w:t>
      </w:r>
      <w:proofErr w:type="gramEnd"/>
      <w:r w:rsidR="00F753D1" w:rsidRPr="00F753D1">
        <w:rPr>
          <w:b/>
          <w:bCs/>
        </w:rPr>
        <w:t xml:space="preserve"> reached</w:t>
      </w:r>
    </w:p>
    <w:p w14:paraId="5F403DA5" w14:textId="77777777" w:rsidR="00F753D1" w:rsidRPr="00F753D1" w:rsidRDefault="00F753D1" w:rsidP="00F753D1">
      <w:pPr>
        <w:pStyle w:val="ListParagraph"/>
        <w:numPr>
          <w:ilvl w:val="0"/>
          <w:numId w:val="45"/>
        </w:numPr>
        <w:rPr>
          <w:b/>
          <w:bCs/>
        </w:rPr>
      </w:pPr>
      <w:r w:rsidRPr="00F753D1">
        <w:rPr>
          <w:b/>
          <w:bCs/>
        </w:rPr>
        <w:t>Elapsed value of T316 when maximum number of retransmissions was reached</w:t>
      </w:r>
    </w:p>
    <w:p w14:paraId="3E89D967" w14:textId="77777777" w:rsidR="00F753D1" w:rsidRPr="00F753D1" w:rsidRDefault="00F753D1" w:rsidP="00F753D1">
      <w:pPr>
        <w:pStyle w:val="ListParagraph"/>
        <w:numPr>
          <w:ilvl w:val="0"/>
          <w:numId w:val="45"/>
        </w:numPr>
        <w:rPr>
          <w:b/>
          <w:bCs/>
        </w:rPr>
      </w:pPr>
      <w:r w:rsidRPr="00F753D1">
        <w:rPr>
          <w:b/>
          <w:bCs/>
        </w:rPr>
        <w:t>Number of retransmissions that SN performed before T316 ran out.</w:t>
      </w:r>
    </w:p>
    <w:p w14:paraId="280D242A" w14:textId="735B0853" w:rsidR="00F753D1" w:rsidRDefault="00F753D1" w:rsidP="006B1C8C">
      <w:pPr>
        <w:rPr>
          <w:lang w:val="en-US"/>
        </w:rPr>
      </w:pPr>
      <w:r w:rsidRPr="3F899A03">
        <w:rPr>
          <w:lang w:val="en-US"/>
        </w:rPr>
        <w:t xml:space="preserve">In order for the SN to be able to compile the information above, it would need a way of determining or estimating on its own the current value of the T316 in the UE. This could be done by </w:t>
      </w:r>
      <w:r w:rsidR="000C2C7C" w:rsidRPr="3F899A03">
        <w:rPr>
          <w:lang w:val="en-US"/>
        </w:rPr>
        <w:t xml:space="preserve">the </w:t>
      </w:r>
      <w:r w:rsidRPr="3F899A03">
        <w:rPr>
          <w:lang w:val="en-US"/>
        </w:rPr>
        <w:t xml:space="preserve">SN </w:t>
      </w:r>
      <w:r w:rsidR="000C2C7C" w:rsidRPr="3F899A03">
        <w:rPr>
          <w:lang w:val="en-US"/>
        </w:rPr>
        <w:t xml:space="preserve">by </w:t>
      </w:r>
      <w:r w:rsidR="65C6970E" w:rsidRPr="3F899A03">
        <w:rPr>
          <w:lang w:val="en-US"/>
        </w:rPr>
        <w:t>computing</w:t>
      </w:r>
      <w:r w:rsidR="000C2C7C" w:rsidRPr="3F899A03">
        <w:rPr>
          <w:lang w:val="en-US"/>
        </w:rPr>
        <w:t xml:space="preserve"> the time </w:t>
      </w:r>
      <w:r w:rsidR="7EAB80F8" w:rsidRPr="3F899A03">
        <w:rPr>
          <w:lang w:val="en-US"/>
        </w:rPr>
        <w:t xml:space="preserve">between </w:t>
      </w:r>
      <w:r w:rsidR="000C2C7C" w:rsidRPr="3F899A03">
        <w:rPr>
          <w:lang w:val="en-US"/>
        </w:rPr>
        <w:t>receiv</w:t>
      </w:r>
      <w:r w:rsidR="340ED501" w:rsidRPr="3F899A03">
        <w:rPr>
          <w:lang w:val="en-US"/>
        </w:rPr>
        <w:t>ing</w:t>
      </w:r>
      <w:r w:rsidR="000C2C7C" w:rsidRPr="3F899A03">
        <w:rPr>
          <w:lang w:val="en-US"/>
        </w:rPr>
        <w:t xml:space="preserve"> the MCG failure information until the time the DC operation was released (in case the UE switched to idle mode).</w:t>
      </w:r>
      <w:r w:rsidR="077D742D" w:rsidRPr="3F899A03">
        <w:rPr>
          <w:lang w:val="en-US"/>
        </w:rPr>
        <w:t xml:space="preserve"> The SN may compare this value to the T316 configure value for the UE. </w:t>
      </w:r>
      <w:r w:rsidR="701D7448" w:rsidRPr="3F899A03">
        <w:rPr>
          <w:lang w:val="en-US"/>
        </w:rPr>
        <w:t>The</w:t>
      </w:r>
      <w:r w:rsidR="000C2C7C" w:rsidRPr="3F899A03">
        <w:rPr>
          <w:lang w:val="en-US"/>
        </w:rPr>
        <w:t xml:space="preserve"> UE may report it explicitly to the SN outside of the failure container. Also, the MN may provide the information to the SN in, </w:t>
      </w:r>
      <w:proofErr w:type="gramStart"/>
      <w:r w:rsidR="000C2C7C" w:rsidRPr="3F899A03">
        <w:rPr>
          <w:lang w:val="en-US"/>
        </w:rPr>
        <w:t>e.g.</w:t>
      </w:r>
      <w:proofErr w:type="gramEnd"/>
      <w:r w:rsidR="000C2C7C" w:rsidRPr="3F899A03">
        <w:rPr>
          <w:lang w:val="en-US"/>
        </w:rPr>
        <w:t xml:space="preserve"> Addition procedure (and update it in the MN-initiated modification).</w:t>
      </w:r>
    </w:p>
    <w:p w14:paraId="4A8E0656" w14:textId="065B47B9" w:rsidR="00F753D1" w:rsidRPr="00F260B0" w:rsidRDefault="00F753D1" w:rsidP="006B1C8C">
      <w:pPr>
        <w:rPr>
          <w:b/>
          <w:bCs/>
          <w:lang w:val="en-US"/>
        </w:rPr>
      </w:pPr>
      <w:r w:rsidRPr="00F260B0">
        <w:rPr>
          <w:b/>
          <w:bCs/>
          <w:lang w:val="en-US"/>
        </w:rPr>
        <w:t xml:space="preserve">Proposal 3: </w:t>
      </w:r>
      <w:r w:rsidR="000C2C7C">
        <w:rPr>
          <w:b/>
          <w:bCs/>
          <w:lang w:val="en-US"/>
        </w:rPr>
        <w:t>RAN3 shall consider if the value of the T316 can be estimated based on SN’s implementation or shall be reported from the UE or from the MN.</w:t>
      </w:r>
    </w:p>
    <w:p w14:paraId="28E42E52" w14:textId="77777777" w:rsidR="000F16C4" w:rsidRPr="000665EA" w:rsidRDefault="00CD2620" w:rsidP="00E00CEF">
      <w:pPr>
        <w:pStyle w:val="Heading1"/>
      </w:pPr>
      <w:r w:rsidRPr="000665EA">
        <w:t>3</w:t>
      </w:r>
      <w:r w:rsidR="000F16C4" w:rsidRPr="000665EA">
        <w:tab/>
      </w:r>
      <w:r w:rsidRPr="000665EA">
        <w:t>Conclusions</w:t>
      </w:r>
    </w:p>
    <w:p w14:paraId="33D749FD" w14:textId="77777777" w:rsidR="008D145C" w:rsidRDefault="002F4257" w:rsidP="00D20DF3">
      <w:pPr>
        <w:jc w:val="both"/>
        <w:rPr>
          <w:bCs/>
        </w:rPr>
      </w:pPr>
      <w:r>
        <w:rPr>
          <w:bCs/>
        </w:rPr>
        <w:t xml:space="preserve">In this paper, </w:t>
      </w:r>
      <w:r w:rsidR="008D145C">
        <w:rPr>
          <w:bCs/>
        </w:rPr>
        <w:t>we discuss the problem definitions agreed at RAN3 #117 and if the MN has all the information needed for proper MRO analysis. We make following observations:</w:t>
      </w:r>
    </w:p>
    <w:p w14:paraId="76C2DBA3" w14:textId="77777777" w:rsidR="008D145C" w:rsidRPr="008D145C" w:rsidRDefault="008D145C" w:rsidP="008D145C">
      <w:pPr>
        <w:ind w:left="284"/>
        <w:jc w:val="both"/>
        <w:rPr>
          <w:bCs/>
        </w:rPr>
      </w:pPr>
      <w:r w:rsidRPr="008D145C">
        <w:rPr>
          <w:bCs/>
        </w:rPr>
        <w:t xml:space="preserve">Observation 1: The </w:t>
      </w:r>
      <w:proofErr w:type="spellStart"/>
      <w:r w:rsidRPr="008D145C">
        <w:rPr>
          <w:bCs/>
        </w:rPr>
        <w:t>signaling</w:t>
      </w:r>
      <w:proofErr w:type="spellEnd"/>
      <w:r w:rsidRPr="008D145C">
        <w:rPr>
          <w:bCs/>
        </w:rPr>
        <w:t xml:space="preserve"> delay during the fast MCG recovery procedure may be increased due to a degrading link quality between the SN and the UE. </w:t>
      </w:r>
    </w:p>
    <w:p w14:paraId="2C70E591" w14:textId="77777777" w:rsidR="008D145C" w:rsidRPr="008D145C" w:rsidRDefault="008D145C" w:rsidP="008D145C">
      <w:pPr>
        <w:ind w:left="284"/>
        <w:jc w:val="both"/>
        <w:rPr>
          <w:bCs/>
        </w:rPr>
      </w:pPr>
      <w:r w:rsidRPr="008D145C">
        <w:rPr>
          <w:bCs/>
        </w:rPr>
        <w:t xml:space="preserve">Observation 2: Fast MCG recovery failure may be determined either by T316 running out while SN is performing re-transmissions or by the SN reaching the maximum number of allowed re-transmissions while T316 is still running. </w:t>
      </w:r>
    </w:p>
    <w:p w14:paraId="1EDB01A3" w14:textId="2DDC52FA" w:rsidR="002F4257" w:rsidRDefault="008D145C" w:rsidP="008D145C">
      <w:pPr>
        <w:ind w:left="284"/>
        <w:jc w:val="both"/>
        <w:rPr>
          <w:bCs/>
        </w:rPr>
      </w:pPr>
      <w:r w:rsidRPr="008D145C">
        <w:rPr>
          <w:bCs/>
        </w:rPr>
        <w:t>Observation 3: The situation where the SN is reaching the maximum number of allowed re-transmissions while T316 is still running (sub-scenario b2) should be especially avoided as it only causes increased interruption time for the UE.</w:t>
      </w:r>
    </w:p>
    <w:p w14:paraId="786807A0" w14:textId="63E38112" w:rsidR="008D145C" w:rsidRDefault="008D145C" w:rsidP="008D145C">
      <w:pPr>
        <w:jc w:val="both"/>
        <w:rPr>
          <w:bCs/>
        </w:rPr>
      </w:pPr>
      <w:r>
        <w:rPr>
          <w:bCs/>
        </w:rPr>
        <w:t>Based on them, we propose what follows:</w:t>
      </w:r>
    </w:p>
    <w:p w14:paraId="0C6C71CD" w14:textId="77777777" w:rsidR="008D145C" w:rsidRPr="008D145C" w:rsidRDefault="008D145C" w:rsidP="008D145C">
      <w:pPr>
        <w:ind w:left="284"/>
        <w:jc w:val="both"/>
        <w:rPr>
          <w:bCs/>
          <w:lang w:val="en-US"/>
        </w:rPr>
      </w:pPr>
      <w:r w:rsidRPr="008D145C">
        <w:rPr>
          <w:bCs/>
          <w:lang w:val="en-US"/>
        </w:rPr>
        <w:t xml:space="preserve">Proposal 1: The MRO shall be provided with information enabling it to optimize the T316 to ensure fast MCG recovery succeeds and interruption time on the UE side is minimized. </w:t>
      </w:r>
    </w:p>
    <w:p w14:paraId="375678CD" w14:textId="77777777" w:rsidR="008D145C" w:rsidRPr="008D145C" w:rsidRDefault="008D145C" w:rsidP="008D145C">
      <w:pPr>
        <w:ind w:left="284"/>
        <w:jc w:val="both"/>
        <w:rPr>
          <w:bCs/>
          <w:lang w:val="en-US"/>
        </w:rPr>
      </w:pPr>
      <w:r w:rsidRPr="008D145C">
        <w:rPr>
          <w:bCs/>
          <w:lang w:val="en-US"/>
        </w:rPr>
        <w:lastRenderedPageBreak/>
        <w:t>Proposal 2: SN can transfer the following additional information to MN in the case of fast MCG recovery failure to aid with T316 optimization:</w:t>
      </w:r>
    </w:p>
    <w:p w14:paraId="0B651436" w14:textId="6A403138" w:rsidR="008D145C" w:rsidRPr="008D145C" w:rsidRDefault="008D145C" w:rsidP="008D145C">
      <w:pPr>
        <w:pStyle w:val="ListParagraph"/>
        <w:numPr>
          <w:ilvl w:val="0"/>
          <w:numId w:val="45"/>
        </w:numPr>
        <w:jc w:val="both"/>
        <w:rPr>
          <w:bCs/>
        </w:rPr>
      </w:pPr>
      <w:r w:rsidRPr="008D145C">
        <w:rPr>
          <w:bCs/>
        </w:rPr>
        <w:t xml:space="preserve">Cause of fast MCG recovery failure: T316 ran out or maximum number of </w:t>
      </w:r>
      <w:proofErr w:type="gramStart"/>
      <w:r w:rsidRPr="008D145C">
        <w:rPr>
          <w:bCs/>
        </w:rPr>
        <w:t>re-transmission</w:t>
      </w:r>
      <w:proofErr w:type="gramEnd"/>
      <w:r w:rsidRPr="008D145C">
        <w:rPr>
          <w:bCs/>
        </w:rPr>
        <w:t xml:space="preserve"> reached</w:t>
      </w:r>
    </w:p>
    <w:p w14:paraId="3FC516E3" w14:textId="0B404F97" w:rsidR="008D145C" w:rsidRPr="008D145C" w:rsidRDefault="008D145C" w:rsidP="008D145C">
      <w:pPr>
        <w:pStyle w:val="ListParagraph"/>
        <w:numPr>
          <w:ilvl w:val="0"/>
          <w:numId w:val="45"/>
        </w:numPr>
        <w:jc w:val="both"/>
        <w:rPr>
          <w:bCs/>
        </w:rPr>
      </w:pPr>
      <w:r w:rsidRPr="008D145C">
        <w:rPr>
          <w:bCs/>
        </w:rPr>
        <w:t>Elapsed value of T316 when maximum number of retransmissions was reached</w:t>
      </w:r>
    </w:p>
    <w:p w14:paraId="070BCFF2" w14:textId="08DD813C" w:rsidR="008D145C" w:rsidRPr="008D145C" w:rsidRDefault="008D145C" w:rsidP="008D145C">
      <w:pPr>
        <w:pStyle w:val="ListParagraph"/>
        <w:numPr>
          <w:ilvl w:val="0"/>
          <w:numId w:val="45"/>
        </w:numPr>
        <w:jc w:val="both"/>
        <w:rPr>
          <w:bCs/>
        </w:rPr>
      </w:pPr>
      <w:r w:rsidRPr="008D145C">
        <w:rPr>
          <w:bCs/>
        </w:rPr>
        <w:t>Number of retransmissions that SN performed before T316 ran out.</w:t>
      </w:r>
    </w:p>
    <w:p w14:paraId="29DB8661" w14:textId="6B352358" w:rsidR="008D145C" w:rsidRPr="008D145C" w:rsidRDefault="008D145C" w:rsidP="008D145C">
      <w:pPr>
        <w:ind w:left="284"/>
        <w:jc w:val="both"/>
        <w:rPr>
          <w:bCs/>
          <w:lang w:val="en-US"/>
        </w:rPr>
      </w:pPr>
      <w:r w:rsidRPr="008D145C">
        <w:rPr>
          <w:bCs/>
          <w:lang w:val="en-US"/>
        </w:rPr>
        <w:t>Proposal 3: RAN3 shall consider if the value of the T316 can be estimated based on SN’s implementation or shall be reported from the UE or from the MN.</w:t>
      </w:r>
    </w:p>
    <w:p w14:paraId="483F8717" w14:textId="77777777" w:rsidR="00403B9B" w:rsidRPr="000665EA" w:rsidRDefault="00403B9B" w:rsidP="00403B9B">
      <w:pPr>
        <w:pStyle w:val="Heading1"/>
      </w:pPr>
      <w:r w:rsidRPr="000665EA">
        <w:t>References</w:t>
      </w:r>
    </w:p>
    <w:p w14:paraId="65C3740D" w14:textId="2D6C9156" w:rsidR="002F4257" w:rsidRPr="000665EA" w:rsidRDefault="008D145C" w:rsidP="008A3464">
      <w:pPr>
        <w:numPr>
          <w:ilvl w:val="0"/>
          <w:numId w:val="4"/>
        </w:numPr>
        <w:overflowPunct w:val="0"/>
        <w:autoSpaceDE w:val="0"/>
        <w:autoSpaceDN w:val="0"/>
        <w:adjustRightInd w:val="0"/>
        <w:textAlignment w:val="baseline"/>
      </w:pPr>
      <w:r w:rsidRPr="00D87EC7">
        <w:t>R3-225120</w:t>
      </w:r>
      <w:r>
        <w:t>, RAN3 #117</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CE53" w14:textId="77777777" w:rsidR="003774FB" w:rsidRDefault="003774FB">
      <w:r>
        <w:separator/>
      </w:r>
    </w:p>
  </w:endnote>
  <w:endnote w:type="continuationSeparator" w:id="0">
    <w:p w14:paraId="01CF156E" w14:textId="77777777" w:rsidR="003774FB" w:rsidRDefault="003774FB">
      <w:r>
        <w:continuationSeparator/>
      </w:r>
    </w:p>
  </w:endnote>
  <w:endnote w:type="continuationNotice" w:id="1">
    <w:p w14:paraId="4359E3E5" w14:textId="77777777" w:rsidR="003774FB" w:rsidRDefault="00377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AB7E" w14:textId="77777777" w:rsidR="003774FB" w:rsidRDefault="003774FB">
      <w:r>
        <w:separator/>
      </w:r>
    </w:p>
  </w:footnote>
  <w:footnote w:type="continuationSeparator" w:id="0">
    <w:p w14:paraId="4ED6877D" w14:textId="77777777" w:rsidR="003774FB" w:rsidRDefault="003774FB">
      <w:r>
        <w:continuationSeparator/>
      </w:r>
    </w:p>
  </w:footnote>
  <w:footnote w:type="continuationNotice" w:id="1">
    <w:p w14:paraId="2985E95E" w14:textId="77777777" w:rsidR="003774FB" w:rsidRDefault="003774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D64313"/>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801109C"/>
    <w:multiLevelType w:val="hybridMultilevel"/>
    <w:tmpl w:val="CD14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7C62AA"/>
    <w:multiLevelType w:val="multilevel"/>
    <w:tmpl w:val="C24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23900F2"/>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772076"/>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7"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5"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9461D61"/>
    <w:multiLevelType w:val="hybridMultilevel"/>
    <w:tmpl w:val="5240E7E8"/>
    <w:lvl w:ilvl="0" w:tplc="025E40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3"/>
  </w:num>
  <w:num w:numId="2">
    <w:abstractNumId w:val="34"/>
  </w:num>
  <w:num w:numId="3">
    <w:abstractNumId w:val="17"/>
  </w:num>
  <w:num w:numId="4">
    <w:abstractNumId w:val="9"/>
  </w:num>
  <w:num w:numId="5">
    <w:abstractNumId w:val="10"/>
  </w:num>
  <w:num w:numId="6">
    <w:abstractNumId w:val="43"/>
  </w:num>
  <w:num w:numId="7">
    <w:abstractNumId w:val="29"/>
  </w:num>
  <w:num w:numId="8">
    <w:abstractNumId w:val="18"/>
  </w:num>
  <w:num w:numId="9">
    <w:abstractNumId w:val="42"/>
  </w:num>
  <w:num w:numId="10">
    <w:abstractNumId w:val="28"/>
  </w:num>
  <w:num w:numId="11">
    <w:abstractNumId w:val="15"/>
  </w:num>
  <w:num w:numId="12">
    <w:abstractNumId w:val="37"/>
  </w:num>
  <w:num w:numId="13">
    <w:abstractNumId w:val="38"/>
  </w:num>
  <w:num w:numId="14">
    <w:abstractNumId w:val="35"/>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1"/>
  </w:num>
  <w:num w:numId="25">
    <w:abstractNumId w:val="31"/>
  </w:num>
  <w:num w:numId="26">
    <w:abstractNumId w:val="19"/>
  </w:num>
  <w:num w:numId="27">
    <w:abstractNumId w:val="24"/>
  </w:num>
  <w:num w:numId="28">
    <w:abstractNumId w:val="40"/>
  </w:num>
  <w:num w:numId="29">
    <w:abstractNumId w:val="41"/>
  </w:num>
  <w:num w:numId="30">
    <w:abstractNumId w:val="30"/>
  </w:num>
  <w:num w:numId="31">
    <w:abstractNumId w:val="27"/>
  </w:num>
  <w:num w:numId="32">
    <w:abstractNumId w:val="20"/>
  </w:num>
  <w:num w:numId="33">
    <w:abstractNumId w:val="32"/>
  </w:num>
  <w:num w:numId="34">
    <w:abstractNumId w:val="13"/>
  </w:num>
  <w:num w:numId="35">
    <w:abstractNumId w:val="12"/>
  </w:num>
  <w:num w:numId="36">
    <w:abstractNumId w:val="39"/>
  </w:num>
  <w:num w:numId="37">
    <w:abstractNumId w:val="25"/>
  </w:num>
  <w:num w:numId="38">
    <w:abstractNumId w:val="33"/>
  </w:num>
  <w:num w:numId="39">
    <w:abstractNumId w:val="44"/>
  </w:num>
  <w:num w:numId="40">
    <w:abstractNumId w:val="22"/>
  </w:num>
  <w:num w:numId="41">
    <w:abstractNumId w:val="16"/>
  </w:num>
  <w:num w:numId="42">
    <w:abstractNumId w:val="36"/>
  </w:num>
  <w:num w:numId="43">
    <w:abstractNumId w:val="26"/>
  </w:num>
  <w:num w:numId="44">
    <w:abstractNumId w:val="11"/>
  </w:num>
  <w:num w:numId="45">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2C7C"/>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D7B25"/>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6B8"/>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774FB"/>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0057"/>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857"/>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45BBC"/>
    <w:rsid w:val="00550C8F"/>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C8C"/>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587E"/>
    <w:rsid w:val="008069E1"/>
    <w:rsid w:val="008120E4"/>
    <w:rsid w:val="00813CDA"/>
    <w:rsid w:val="0081452D"/>
    <w:rsid w:val="008176B8"/>
    <w:rsid w:val="00820849"/>
    <w:rsid w:val="008218C2"/>
    <w:rsid w:val="00824626"/>
    <w:rsid w:val="00830656"/>
    <w:rsid w:val="00831EB2"/>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145C"/>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058"/>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A0F1F"/>
    <w:rsid w:val="00BA2519"/>
    <w:rsid w:val="00BA4DBE"/>
    <w:rsid w:val="00BA72C0"/>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52F"/>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21E"/>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B61"/>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60B0"/>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77D742D"/>
    <w:rsid w:val="11970933"/>
    <w:rsid w:val="340ED501"/>
    <w:rsid w:val="3F899A03"/>
    <w:rsid w:val="53E8EE69"/>
    <w:rsid w:val="65C6970E"/>
    <w:rsid w:val="6C802210"/>
    <w:rsid w:val="701D7448"/>
    <w:rsid w:val="7EAB80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5AIRPNAIUNRU-1156379521-3111</_dlc_DocId>
    <_dlc_DocIdUrl xmlns="71c5aaf6-e6ce-465b-b873-5148d2a4c105">
      <Url>https://nokia.sharepoint.com/sites/c5g/e2earch/_layouts/15/DocIdRedir.aspx?ID=5AIRPNAIUNRU-1156379521-3111</Url>
      <Description>5AIRPNAIUNRU-1156379521-3111</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E28B6D9B-0A92-4F21-80B3-8DB2424AD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3</Pages>
  <Words>1132</Words>
  <Characters>6455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7572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Timer information to support MRO for fast MCG recovery</dc:title>
  <dc:subject>3GPP RAN3 #117-bis-e</dc:subject>
  <dc:creator>Benoist Sébire</dc:creator>
  <cp:keywords>&lt;keyword[, keyword, ]&gt;</cp:keywords>
  <dc:description/>
  <cp:lastModifiedBy>Kordybach, Krzysztof (Nokia - PL/Wroclaw)</cp:lastModifiedBy>
  <cp:revision>4</cp:revision>
  <cp:lastPrinted>2019-03-27T07:16:00Z</cp:lastPrinted>
  <dcterms:created xsi:type="dcterms:W3CDTF">2022-09-27T10:39:00Z</dcterms:created>
  <dcterms:modified xsi:type="dcterms:W3CDTF">2022-09-27T14:15:00Z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240f0e61-a613-4ff1-95be-64cd6ea755f8</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